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D1" w:rsidRDefault="003861D1" w:rsidP="00EF6E61">
      <w:pPr>
        <w:tabs>
          <w:tab w:val="left" w:pos="3969"/>
        </w:tabs>
        <w:ind w:right="-1440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3861D1" w:rsidRPr="00EF6E61" w:rsidRDefault="003861D1" w:rsidP="00EF6E61">
      <w:pPr>
        <w:tabs>
          <w:tab w:val="left" w:pos="3969"/>
        </w:tabs>
        <w:ind w:right="-1440"/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3861D1" w:rsidRPr="00B3138A" w:rsidRDefault="003861D1" w:rsidP="00EF6E61">
      <w:pPr>
        <w:tabs>
          <w:tab w:val="left" w:pos="3969"/>
        </w:tabs>
        <w:ind w:right="-1440"/>
        <w:jc w:val="center"/>
        <w:rPr>
          <w:rFonts w:ascii="GHEA Grapalat" w:hAnsi="GHEA Grapalat" w:cs="GHEA Grapalat"/>
        </w:rPr>
      </w:pPr>
      <w:r w:rsidRPr="00952B25">
        <w:rPr>
          <w:rFonts w:ascii="GHEA Grapalat" w:hAnsi="GHEA Grapalat" w:cs="GHEA Grapalat"/>
          <w:lang w:val="hy-AM"/>
        </w:rPr>
        <w:t>Տ Ե Ղ Ե Կ Ա Ն</w:t>
      </w:r>
      <w:r>
        <w:rPr>
          <w:rFonts w:ascii="GHEA Grapalat" w:hAnsi="GHEA Grapalat" w:cs="GHEA Grapalat"/>
        </w:rPr>
        <w:t xml:space="preserve"> Ք</w:t>
      </w:r>
    </w:p>
    <w:p w:rsidR="003861D1" w:rsidRDefault="003861D1" w:rsidP="00525D76">
      <w:pPr>
        <w:tabs>
          <w:tab w:val="left" w:pos="3969"/>
        </w:tabs>
        <w:ind w:right="-1440"/>
        <w:jc w:val="center"/>
        <w:rPr>
          <w:rFonts w:ascii="GHEA Grapalat" w:hAnsi="GHEA Grapalat" w:cs="GHEA Grapalat"/>
        </w:rPr>
      </w:pPr>
      <w:r w:rsidRPr="00EF6E61">
        <w:rPr>
          <w:rFonts w:ascii="GHEA Grapalat" w:hAnsi="GHEA Grapalat" w:cs="GHEA Grapalat"/>
          <w:lang w:val="hy-AM"/>
        </w:rPr>
        <w:t>ՀՀ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</w:rPr>
        <w:t>ՎԱՅՈՑ ՁՈՐԻ</w:t>
      </w:r>
      <w:r w:rsidRPr="00EF6E61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 </w:t>
      </w:r>
      <w:r w:rsidRPr="00EF6E61">
        <w:rPr>
          <w:rFonts w:ascii="GHEA Grapalat" w:hAnsi="GHEA Grapalat" w:cs="GHEA Grapalat"/>
          <w:lang w:val="hy-AM"/>
        </w:rPr>
        <w:t>ՄԱՐ</w:t>
      </w:r>
      <w:r>
        <w:rPr>
          <w:rFonts w:ascii="GHEA Grapalat" w:hAnsi="GHEA Grapalat" w:cs="GHEA Grapalat"/>
          <w:lang w:val="hy-AM"/>
        </w:rPr>
        <w:t>Զ</w:t>
      </w:r>
      <w:r>
        <w:rPr>
          <w:rFonts w:ascii="GHEA Grapalat" w:hAnsi="GHEA Grapalat" w:cs="GHEA Grapalat"/>
        </w:rPr>
        <w:t>Ի</w:t>
      </w:r>
    </w:p>
    <w:p w:rsidR="003861D1" w:rsidRDefault="003861D1" w:rsidP="00525D76">
      <w:pPr>
        <w:tabs>
          <w:tab w:val="left" w:pos="3969"/>
        </w:tabs>
        <w:ind w:right="-1440"/>
        <w:jc w:val="center"/>
        <w:rPr>
          <w:rFonts w:ascii="GHEA Grapalat" w:hAnsi="GHEA Grapalat" w:cs="GHEA Grapalat"/>
        </w:rPr>
      </w:pPr>
      <w:r>
        <w:rPr>
          <w:rFonts w:ascii="GHEA Grapalat" w:hAnsi="GHEA Grapalat" w:cs="GHEA Grapalat"/>
          <w:lang w:val="hy-AM"/>
        </w:rPr>
        <w:t xml:space="preserve">  ԽԱՂԱՀՐԱՊԱՐԱԿՆԵՐԻ</w:t>
      </w:r>
      <w:r>
        <w:rPr>
          <w:rFonts w:ascii="GHEA Grapalat" w:hAnsi="GHEA Grapalat" w:cs="GHEA Grapalat"/>
        </w:rPr>
        <w:t xml:space="preserve"> </w:t>
      </w:r>
      <w:r>
        <w:rPr>
          <w:rFonts w:ascii="GHEA Grapalat" w:hAnsi="GHEA Grapalat" w:cs="GHEA Grapalat"/>
          <w:lang w:val="hy-AM"/>
        </w:rPr>
        <w:t>ԵՎ ԲԱԿԵՐԻ ՎԵՐԱԲԵՐՅԱԼ</w:t>
      </w:r>
    </w:p>
    <w:p w:rsidR="003861D1" w:rsidRDefault="003861D1" w:rsidP="00EF6E61">
      <w:pPr>
        <w:tabs>
          <w:tab w:val="left" w:pos="3969"/>
        </w:tabs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 xml:space="preserve">                             </w:t>
      </w:r>
    </w:p>
    <w:tbl>
      <w:tblPr>
        <w:tblW w:w="146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694"/>
        <w:gridCol w:w="425"/>
        <w:gridCol w:w="850"/>
        <w:gridCol w:w="426"/>
        <w:gridCol w:w="850"/>
        <w:gridCol w:w="425"/>
        <w:gridCol w:w="851"/>
        <w:gridCol w:w="425"/>
        <w:gridCol w:w="851"/>
        <w:gridCol w:w="425"/>
        <w:gridCol w:w="850"/>
        <w:gridCol w:w="426"/>
        <w:gridCol w:w="850"/>
        <w:gridCol w:w="425"/>
        <w:gridCol w:w="851"/>
        <w:gridCol w:w="425"/>
        <w:gridCol w:w="851"/>
        <w:gridCol w:w="425"/>
        <w:gridCol w:w="850"/>
      </w:tblGrid>
      <w:tr w:rsidR="003861D1">
        <w:trPr>
          <w:trHeight w:val="499"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jc w:val="right"/>
              <w:rPr>
                <w:rFonts w:ascii="GHEA Grapalat" w:hAnsi="GHEA Grapalat" w:cs="GHEA Grapalat"/>
                <w:sz w:val="20"/>
                <w:szCs w:val="20"/>
              </w:rPr>
            </w:pPr>
          </w:p>
          <w:p w:rsidR="003861D1" w:rsidRDefault="003861D1">
            <w:pPr>
              <w:tabs>
                <w:tab w:val="left" w:pos="3969"/>
              </w:tabs>
              <w:jc w:val="right"/>
              <w:rPr>
                <w:rFonts w:ascii="GHEA Grapalat" w:hAnsi="GHEA Grapalat" w:cs="GHEA Grapalat"/>
                <w:sz w:val="28"/>
                <w:szCs w:val="28"/>
              </w:rPr>
            </w:pPr>
            <w:r w:rsidRPr="00B81C7C">
              <w:rPr>
                <w:rFonts w:ascii="GHEA Grapalat" w:hAnsi="GHEA Grapalat" w:cs="GHEA Grapalat"/>
                <w:sz w:val="20"/>
                <w:szCs w:val="20"/>
                <w:lang w:val="af-ZA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                  </w:t>
            </w:r>
          </w:p>
          <w:p w:rsidR="003861D1" w:rsidRDefault="003861D1" w:rsidP="00525D76">
            <w:pPr>
              <w:tabs>
                <w:tab w:val="left" w:pos="3969"/>
              </w:tabs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Համայնքների անվանումը</w:t>
            </w:r>
          </w:p>
          <w:p w:rsidR="003861D1" w:rsidRDefault="003861D1" w:rsidP="00525D76">
            <w:pPr>
              <w:tabs>
                <w:tab w:val="left" w:pos="3969"/>
              </w:tabs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(քաղաքներ, գյուղեր)</w:t>
            </w:r>
          </w:p>
        </w:tc>
        <w:tc>
          <w:tcPr>
            <w:tcW w:w="11481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 w:rsidP="00B3138A">
            <w:pPr>
              <w:tabs>
                <w:tab w:val="left" w:pos="3969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Գործող բակային մարզակառույցներ</w:t>
            </w:r>
          </w:p>
        </w:tc>
      </w:tr>
      <w:tr w:rsidR="003861D1">
        <w:trPr>
          <w:trHeight w:val="326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>
            <w:pPr>
              <w:rPr>
                <w:rFonts w:ascii="GHEA Grapalat" w:hAnsi="GHEA Grapalat" w:cs="GHEA Grapalat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6378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 w:rsidP="00952B25">
            <w:pPr>
              <w:tabs>
                <w:tab w:val="left" w:pos="3969"/>
              </w:tabs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Մանկական խաղահրապարակ</w:t>
            </w:r>
          </w:p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E127F8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Հրաձգարան </w:t>
            </w:r>
            <w:r w:rsidRPr="00E127F8">
              <w:rPr>
                <w:rFonts w:ascii="GHEA Grapalat" w:hAnsi="GHEA Grapalat" w:cs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25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 և 10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  <w:p w:rsidR="003861D1" w:rsidRPr="00E127F8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 w:cs="GHEA Grapalat"/>
                <w:sz w:val="18"/>
                <w:szCs w:val="18"/>
                <w:lang w:val="hy-AM"/>
              </w:rPr>
              <w:t>Բ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ացօթյա </w:t>
            </w:r>
            <w:r w:rsidRPr="00E127F8">
              <w:rPr>
                <w:rFonts w:ascii="GHEA Grapalat" w:hAnsi="GHEA Grapalat" w:cs="GHEA Grapalat"/>
                <w:sz w:val="18"/>
                <w:szCs w:val="18"/>
                <w:lang w:val="hy-AM"/>
              </w:rPr>
              <w:t>լ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ողավազան</w:t>
            </w:r>
          </w:p>
          <w:p w:rsidR="003861D1" w:rsidRPr="00E127F8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E127F8">
              <w:rPr>
                <w:rFonts w:ascii="GHEA Grapalat" w:hAnsi="GHEA Grapalat" w:cs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25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 և 50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մ </w:t>
            </w:r>
            <w:r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Թենիսի կ</w:t>
            </w:r>
            <w:r>
              <w:rPr>
                <w:rFonts w:ascii="GHEA Grapalat" w:hAnsi="GHEA Grapalat" w:cs="GHEA Grapalat"/>
                <w:sz w:val="18"/>
                <w:szCs w:val="18"/>
              </w:rPr>
              <w:t>ո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րտ</w:t>
            </w:r>
          </w:p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3861D1">
        <w:trPr>
          <w:cantSplit/>
          <w:trHeight w:val="3070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>
            <w:pPr>
              <w:rPr>
                <w:rFonts w:ascii="GHEA Grapalat" w:hAnsi="GHEA Grapalat" w:cs="GHEA Grapalat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Մինի ֆու</w:t>
            </w:r>
            <w:r>
              <w:rPr>
                <w:rFonts w:ascii="GHEA Grapalat" w:hAnsi="GHEA Grapalat" w:cs="GHEA Grapalat"/>
                <w:sz w:val="18"/>
                <w:szCs w:val="18"/>
              </w:rPr>
              <w:t>տ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բոլի, բասկե</w:t>
            </w:r>
            <w:r>
              <w:rPr>
                <w:rFonts w:ascii="GHEA Grapalat" w:hAnsi="GHEA Grapalat" w:cs="GHEA Grapalat"/>
                <w:sz w:val="18"/>
                <w:szCs w:val="18"/>
              </w:rPr>
              <w:t>տբ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ոլ</w:t>
            </w:r>
            <w:r>
              <w:rPr>
                <w:rFonts w:ascii="GHEA Grapalat" w:hAnsi="GHEA Grapalat" w:cs="GHEA Grapalat"/>
                <w:sz w:val="18"/>
                <w:szCs w:val="18"/>
              </w:rPr>
              <w:t>ի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, վոլեյբոլի, </w:t>
            </w:r>
            <w:r>
              <w:rPr>
                <w:rFonts w:ascii="GHEA Grapalat" w:hAnsi="GHEA Grapalat" w:cs="GHEA Grapalat"/>
                <w:sz w:val="18"/>
                <w:szCs w:val="18"/>
              </w:rPr>
              <w:t>ձ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Մինի ֆու</w:t>
            </w:r>
            <w:r w:rsidRPr="00B90AD5">
              <w:rPr>
                <w:rFonts w:ascii="GHEA Grapalat" w:hAnsi="GHEA Grapalat" w:cs="GHEA Grapalat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բոլի, բասկ</w:t>
            </w:r>
            <w:r w:rsidRPr="00B90AD5">
              <w:rPr>
                <w:rFonts w:ascii="GHEA Grapalat" w:hAnsi="GHEA Grapalat" w:cs="GHEA Grapalat"/>
                <w:sz w:val="18"/>
                <w:szCs w:val="18"/>
                <w:lang w:val="hy-AM"/>
              </w:rPr>
              <w:t>ետբ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ոլի, վոլեյբոլի, </w:t>
            </w:r>
            <w:r w:rsidRPr="00B90AD5">
              <w:rPr>
                <w:rFonts w:ascii="GHEA Grapalat" w:hAnsi="GHEA Grapalat" w:cs="GHEA Grapalat"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3861D1" w:rsidRPr="00B90AD5" w:rsidRDefault="003861D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(արհեստական ծածկով</w:t>
            </w:r>
            <w:r w:rsidRPr="00B90AD5">
              <w:rPr>
                <w:rFonts w:ascii="GHEA Grapalat" w:hAnsi="GHEA Grapalat" w:cs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Մանկական խաղահրապարակ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Default="003861D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Ատլետիկայի  մանեժ</w:t>
            </w: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3861D1" w:rsidRDefault="003861D1" w:rsidP="00952B25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3861D1">
        <w:trPr>
          <w:cantSplit/>
          <w:trHeight w:val="1102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>
            <w:pPr>
              <w:rPr>
                <w:rFonts w:ascii="GHEA Grapalat" w:hAnsi="GHEA Grapalat" w:cs="GHEA Grapalat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Default="003861D1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Default="003861D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3861D1" w:rsidRDefault="003861D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3861D1" w:rsidRDefault="003861D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3861D1" w:rsidRDefault="003861D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Քանակը</w:t>
            </w: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3861D1" w:rsidRPr="00214B87" w:rsidRDefault="003861D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 w:cs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3861D1">
        <w:trPr>
          <w:trHeight w:val="435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Pr="00214B87" w:rsidRDefault="003861D1">
            <w:pPr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1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61D1" w:rsidRPr="00214B87" w:rsidRDefault="003861D1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2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10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214B87" w:rsidRDefault="003861D1" w:rsidP="00F347AB">
            <w:pPr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 w:cs="GHEA Grapalat"/>
                <w:i/>
                <w:iCs/>
                <w:sz w:val="20"/>
                <w:szCs w:val="20"/>
                <w:lang w:val="hy-AM"/>
              </w:rPr>
              <w:t>11</w:t>
            </w:r>
          </w:p>
        </w:tc>
      </w:tr>
      <w:tr w:rsidR="003861D1"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861D1" w:rsidRPr="00EF1260" w:rsidRDefault="003861D1">
            <w:pPr>
              <w:rPr>
                <w:rFonts w:ascii="GHEA Grapalat" w:hAnsi="GHEA Grapalat" w:cs="GHEA Grapalat"/>
              </w:rPr>
            </w:pPr>
            <w:r w:rsidRPr="00EF1260">
              <w:rPr>
                <w:rFonts w:ascii="GHEA Grapalat" w:hAnsi="GHEA Grapalat" w:cs="GHEA Grapalat"/>
              </w:rPr>
              <w:t>Ջերմուկ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Եղեգնաձոր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3.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Վայք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վատ</w:t>
            </w: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վատ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բավ.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միջին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վատ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4.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Արենի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լավ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5.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Ռինդ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լավ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6.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Չիվա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լավ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7.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Ելփին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լավ</w:t>
            </w: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8.</w:t>
            </w:r>
          </w:p>
        </w:tc>
        <w:tc>
          <w:tcPr>
            <w:tcW w:w="269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Խաչիկ</w:t>
            </w: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Pr="00EF1260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Pr="00EF1260" w:rsidRDefault="003861D1" w:rsidP="009E2EB8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լավ</w:t>
            </w: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  <w:tr w:rsidR="003861D1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                                ԸՆԴԱՄԵՆԸ՝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Pr="00B65CB9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61D1" w:rsidRDefault="003861D1">
            <w:pPr>
              <w:tabs>
                <w:tab w:val="left" w:pos="3969"/>
              </w:tabs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3861D1" w:rsidRDefault="003861D1" w:rsidP="00EF6E61">
      <w:pPr>
        <w:tabs>
          <w:tab w:val="left" w:pos="3969"/>
        </w:tabs>
        <w:rPr>
          <w:rFonts w:ascii="GHEA Grapalat" w:hAnsi="GHEA Grapalat" w:cs="GHEA Grapalat"/>
        </w:rPr>
      </w:pPr>
    </w:p>
    <w:p w:rsidR="003861D1" w:rsidRDefault="003861D1" w:rsidP="00214B87">
      <w:pPr>
        <w:tabs>
          <w:tab w:val="left" w:pos="3969"/>
        </w:tabs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ՀՀ---------------------------------------------------- մարզպետարանի</w:t>
      </w:r>
    </w:p>
    <w:p w:rsidR="003861D1" w:rsidRDefault="003861D1" w:rsidP="00214B87">
      <w:pPr>
        <w:tabs>
          <w:tab w:val="left" w:pos="3969"/>
        </w:tabs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կրթության, մշակույթի և սպորտի վարչության պետ՝ -------------------------------------------------------</w:t>
      </w:r>
    </w:p>
    <w:p w:rsidR="003861D1" w:rsidRDefault="003861D1" w:rsidP="00214B87">
      <w:pPr>
        <w:tabs>
          <w:tab w:val="left" w:pos="3969"/>
        </w:tabs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</w:t>
      </w:r>
    </w:p>
    <w:p w:rsidR="003861D1" w:rsidRDefault="003861D1" w:rsidP="00214B87">
      <w:pPr>
        <w:tabs>
          <w:tab w:val="left" w:pos="3969"/>
        </w:tabs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«------» ----------------------------- 2017 թ.</w:t>
      </w:r>
    </w:p>
    <w:p w:rsidR="003861D1" w:rsidRDefault="003861D1" w:rsidP="00214B87">
      <w:pPr>
        <w:tabs>
          <w:tab w:val="left" w:pos="3969"/>
        </w:tabs>
        <w:rPr>
          <w:rFonts w:ascii="GHEA Grapalat" w:hAnsi="GHEA Grapalat" w:cs="GHEA Grapalat"/>
          <w:sz w:val="18"/>
          <w:szCs w:val="18"/>
        </w:rPr>
      </w:pPr>
    </w:p>
    <w:p w:rsidR="003861D1" w:rsidRPr="00214B87" w:rsidRDefault="003861D1" w:rsidP="00214B87">
      <w:pPr>
        <w:tabs>
          <w:tab w:val="left" w:pos="3969"/>
        </w:tabs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Ծանոթություն։ «Վիճակը» բաժինը լրացնել՝ նշելով «լավ», «միջին» կամ »վատ»</w:t>
      </w:r>
    </w:p>
    <w:sectPr w:rsidR="003861D1" w:rsidRPr="00214B87" w:rsidSect="007A2BF1">
      <w:pgSz w:w="15840" w:h="12240" w:orient="landscape"/>
      <w:pgMar w:top="0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6E61"/>
    <w:rsid w:val="00106004"/>
    <w:rsid w:val="00214B87"/>
    <w:rsid w:val="002D0B6F"/>
    <w:rsid w:val="002E254A"/>
    <w:rsid w:val="003861D1"/>
    <w:rsid w:val="00390C7E"/>
    <w:rsid w:val="003A4628"/>
    <w:rsid w:val="004204D2"/>
    <w:rsid w:val="00433731"/>
    <w:rsid w:val="004C2D0B"/>
    <w:rsid w:val="00525D76"/>
    <w:rsid w:val="005E5198"/>
    <w:rsid w:val="00732AB2"/>
    <w:rsid w:val="007A2BF1"/>
    <w:rsid w:val="007A3F5C"/>
    <w:rsid w:val="007E022C"/>
    <w:rsid w:val="00952B25"/>
    <w:rsid w:val="0099141D"/>
    <w:rsid w:val="009E2EB8"/>
    <w:rsid w:val="00A52E17"/>
    <w:rsid w:val="00B3138A"/>
    <w:rsid w:val="00B31D1C"/>
    <w:rsid w:val="00B65CB9"/>
    <w:rsid w:val="00B81C7C"/>
    <w:rsid w:val="00B90AD5"/>
    <w:rsid w:val="00CD4BF0"/>
    <w:rsid w:val="00CD77DA"/>
    <w:rsid w:val="00D10191"/>
    <w:rsid w:val="00DC30ED"/>
    <w:rsid w:val="00E127F8"/>
    <w:rsid w:val="00EF1260"/>
    <w:rsid w:val="00EF6E61"/>
    <w:rsid w:val="00F3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2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247</Words>
  <Characters>1408</Characters>
  <Application>Microsoft Office Outlook</Application>
  <DocSecurity>0</DocSecurity>
  <Lines>0</Lines>
  <Paragraphs>0</Paragraphs>
  <ScaleCrop>false</ScaleCrop>
  <Company>COMP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Svetlana.Grigoryan</dc:creator>
  <cp:keywords/>
  <dc:description/>
  <cp:lastModifiedBy>COMP</cp:lastModifiedBy>
  <cp:revision>5</cp:revision>
  <cp:lastPrinted>2017-01-19T06:23:00Z</cp:lastPrinted>
  <dcterms:created xsi:type="dcterms:W3CDTF">2017-01-19T06:32:00Z</dcterms:created>
  <dcterms:modified xsi:type="dcterms:W3CDTF">2017-01-30T07:08:00Z</dcterms:modified>
</cp:coreProperties>
</file>